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6B0ADE" w14:textId="77777777" w:rsidR="006B75AD" w:rsidRDefault="006B75AD" w:rsidP="006B75A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KYMER</w:t>
      </w:r>
      <w:r>
        <w:rPr>
          <w:rFonts w:cs="Times New Roman"/>
          <w:szCs w:val="24"/>
        </w:rPr>
        <w:t xml:space="preserve">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fl.1485)</w:t>
      </w:r>
    </w:p>
    <w:p w14:paraId="478CA30A" w14:textId="77777777" w:rsidR="006B75AD" w:rsidRDefault="006B75AD" w:rsidP="006B75AD">
      <w:pPr>
        <w:pStyle w:val="NoSpacing"/>
        <w:rPr>
          <w:rFonts w:cs="Times New Roman"/>
          <w:szCs w:val="24"/>
        </w:rPr>
      </w:pPr>
    </w:p>
    <w:p w14:paraId="79579FE7" w14:textId="77777777" w:rsidR="006B75AD" w:rsidRDefault="006B75AD" w:rsidP="006B75AD">
      <w:pPr>
        <w:pStyle w:val="NoSpacing"/>
        <w:rPr>
          <w:rFonts w:cs="Times New Roman"/>
          <w:szCs w:val="24"/>
        </w:rPr>
      </w:pPr>
    </w:p>
    <w:p w14:paraId="319E68FD" w14:textId="77777777" w:rsidR="006B75AD" w:rsidRDefault="006B75AD" w:rsidP="006B75A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17 Sep.1485</w:t>
      </w:r>
      <w:r>
        <w:rPr>
          <w:rFonts w:cs="Times New Roman"/>
          <w:szCs w:val="24"/>
        </w:rPr>
        <w:tab/>
        <w:t>He was appointed collector of customs in the port of Poole and all adjacent</w:t>
      </w:r>
    </w:p>
    <w:p w14:paraId="252E865B" w14:textId="77777777" w:rsidR="006B75AD" w:rsidRDefault="006B75AD" w:rsidP="006B75A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ports and places.   (C.F.R. 1485-1509 p.17)</w:t>
      </w:r>
    </w:p>
    <w:p w14:paraId="04E51FBD" w14:textId="77777777" w:rsidR="006B75AD" w:rsidRDefault="006B75AD" w:rsidP="006B75AD">
      <w:pPr>
        <w:pStyle w:val="NoSpacing"/>
        <w:rPr>
          <w:rFonts w:cs="Times New Roman"/>
          <w:szCs w:val="24"/>
        </w:rPr>
      </w:pPr>
    </w:p>
    <w:p w14:paraId="64FF3E7F" w14:textId="77777777" w:rsidR="006B75AD" w:rsidRDefault="006B75AD" w:rsidP="006B75AD">
      <w:pPr>
        <w:pStyle w:val="NoSpacing"/>
        <w:rPr>
          <w:rFonts w:cs="Times New Roman"/>
          <w:szCs w:val="24"/>
        </w:rPr>
      </w:pPr>
    </w:p>
    <w:p w14:paraId="2F0D67C1" w14:textId="77777777" w:rsidR="006B75AD" w:rsidRDefault="006B75AD" w:rsidP="006B75A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27 April 2024</w:t>
      </w:r>
    </w:p>
    <w:p w14:paraId="3ED904D8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8CB880" w14:textId="77777777" w:rsidR="006B75AD" w:rsidRDefault="006B75AD" w:rsidP="009139A6">
      <w:r>
        <w:separator/>
      </w:r>
    </w:p>
  </w:endnote>
  <w:endnote w:type="continuationSeparator" w:id="0">
    <w:p w14:paraId="6D37C21D" w14:textId="77777777" w:rsidR="006B75AD" w:rsidRDefault="006B75A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14D4E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A65197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2B7B7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6AAD2A" w14:textId="77777777" w:rsidR="006B75AD" w:rsidRDefault="006B75AD" w:rsidP="009139A6">
      <w:r>
        <w:separator/>
      </w:r>
    </w:p>
  </w:footnote>
  <w:footnote w:type="continuationSeparator" w:id="0">
    <w:p w14:paraId="0EAD035C" w14:textId="77777777" w:rsidR="006B75AD" w:rsidRDefault="006B75A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B30F0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59781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B6E4B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75AD"/>
    <w:rsid w:val="000666E0"/>
    <w:rsid w:val="002510B7"/>
    <w:rsid w:val="00270799"/>
    <w:rsid w:val="005C130B"/>
    <w:rsid w:val="006B75AD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FB463F"/>
  <w15:chartTrackingRefBased/>
  <w15:docId w15:val="{20365F02-9339-480C-9A59-08E94E5AEC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8</TotalTime>
  <Pages>1</Pages>
  <Words>26</Words>
  <Characters>152</Characters>
  <Application>Microsoft Office Word</Application>
  <DocSecurity>0</DocSecurity>
  <Lines>1</Lines>
  <Paragraphs>1</Paragraphs>
  <ScaleCrop>false</ScaleCrop>
  <Company/>
  <LinksUpToDate>false</LinksUpToDate>
  <CharactersWithSpaces>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2024-04-27T20:48:00Z</dcterms:created>
  <dcterms:modified xsi:type="dcterms:W3CDTF">2024-04-27T20:56:00Z</dcterms:modified>
</cp:coreProperties>
</file>